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5F3" w:rsidRDefault="009B65F3" w:rsidP="009B65F3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John FERROUR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bookmarkEnd w:id="0"/>
    <w:p w:rsidR="009B65F3" w:rsidRDefault="009B65F3" w:rsidP="009B6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Docking, Norfolk. Yeoman.</w:t>
      </w:r>
    </w:p>
    <w:p w:rsidR="009B65F3" w:rsidRDefault="009B65F3" w:rsidP="009B65F3">
      <w:pPr>
        <w:rPr>
          <w:rFonts w:ascii="Times New Roman" w:hAnsi="Times New Roman" w:cs="Times New Roman"/>
        </w:rPr>
      </w:pPr>
    </w:p>
    <w:p w:rsidR="009B65F3" w:rsidRDefault="009B65F3" w:rsidP="009B65F3">
      <w:pPr>
        <w:rPr>
          <w:rFonts w:ascii="Times New Roman" w:hAnsi="Times New Roman" w:cs="Times New Roman"/>
        </w:rPr>
      </w:pPr>
    </w:p>
    <w:p w:rsidR="009B65F3" w:rsidRDefault="009B65F3" w:rsidP="009B6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Farewell, Prior of Walsingham(q.v.), brought a plaint of debt against</w:t>
      </w:r>
    </w:p>
    <w:p w:rsidR="009B65F3" w:rsidRDefault="009B65F3" w:rsidP="009B6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Thomas Grave of Hunstanton(q.v.).</w:t>
      </w:r>
    </w:p>
    <w:p w:rsidR="009B65F3" w:rsidRDefault="009B65F3" w:rsidP="009B6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B65F3" w:rsidRDefault="009B65F3" w:rsidP="009B65F3">
      <w:pPr>
        <w:rPr>
          <w:rFonts w:ascii="Times New Roman" w:hAnsi="Times New Roman" w:cs="Times New Roman"/>
        </w:rPr>
      </w:pPr>
    </w:p>
    <w:p w:rsidR="009B65F3" w:rsidRDefault="009B65F3" w:rsidP="009B65F3">
      <w:pPr>
        <w:rPr>
          <w:rFonts w:ascii="Times New Roman" w:hAnsi="Times New Roman" w:cs="Times New Roman"/>
        </w:rPr>
      </w:pPr>
    </w:p>
    <w:p w:rsidR="006B2F86" w:rsidRPr="00E71FC3" w:rsidRDefault="009B65F3" w:rsidP="009B65F3">
      <w:pPr>
        <w:pStyle w:val="NoSpacing"/>
      </w:pPr>
      <w:r>
        <w:t>9 October 2017</w:t>
      </w: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5F3" w:rsidRDefault="009B65F3" w:rsidP="00E71FC3">
      <w:r>
        <w:separator/>
      </w:r>
    </w:p>
  </w:endnote>
  <w:endnote w:type="continuationSeparator" w:id="0">
    <w:p w:rsidR="009B65F3" w:rsidRDefault="009B65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5F3" w:rsidRDefault="009B65F3" w:rsidP="00E71FC3">
      <w:r>
        <w:separator/>
      </w:r>
    </w:p>
  </w:footnote>
  <w:footnote w:type="continuationSeparator" w:id="0">
    <w:p w:rsidR="009B65F3" w:rsidRDefault="009B65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F3"/>
    <w:rsid w:val="001A7C09"/>
    <w:rsid w:val="00577BD5"/>
    <w:rsid w:val="00656CBA"/>
    <w:rsid w:val="006A1F77"/>
    <w:rsid w:val="00733BE7"/>
    <w:rsid w:val="009B65F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4206A3-6C7D-4C45-808C-F9454057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5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B65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2017-10-12T20:40:00Z</dcterms:created>
  <dcterms:modified xsi:type="dcterms:W3CDTF">2017-10-12T20:41:00Z</dcterms:modified>
</cp:coreProperties>
</file>